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0D8DF7E1"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564E1C">
        <w:rPr>
          <w:rFonts w:cs="Arial"/>
          <w:sz w:val="24"/>
          <w:szCs w:val="24"/>
        </w:rPr>
        <w:t>6</w:t>
      </w:r>
      <w:r w:rsidRPr="00207615">
        <w:rPr>
          <w:rFonts w:cs="Arial"/>
          <w:sz w:val="24"/>
          <w:szCs w:val="24"/>
        </w:rPr>
        <w:tab/>
      </w:r>
      <w:r w:rsidR="000F6F8D" w:rsidRPr="000F6F8D">
        <w:rPr>
          <w:rFonts w:cs="Arial"/>
          <w:color w:val="000000"/>
          <w:sz w:val="24"/>
          <w:szCs w:val="24"/>
          <w:lang w:val="en-GB"/>
        </w:rPr>
        <w:t>R4-25</w:t>
      </w:r>
      <w:r w:rsidR="000D36B4">
        <w:rPr>
          <w:rFonts w:cs="Arial"/>
          <w:color w:val="000000"/>
          <w:sz w:val="24"/>
          <w:szCs w:val="24"/>
          <w:lang w:val="en-GB"/>
        </w:rPr>
        <w:t>11636</w:t>
      </w:r>
    </w:p>
    <w:p w14:paraId="11E40FD2" w14:textId="7CFEA09B" w:rsidR="00070561" w:rsidRPr="008C4D7E" w:rsidRDefault="00DD400D" w:rsidP="00360F01">
      <w:pPr>
        <w:pStyle w:val="Header"/>
        <w:rPr>
          <w:noProof w:val="0"/>
          <w:lang w:val="en-GB"/>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753F9938" w14:textId="106E5785" w:rsidR="00070561" w:rsidRDefault="00070561" w:rsidP="00360F01">
      <w:pPr>
        <w:pStyle w:val="Footer"/>
        <w:jc w:val="left"/>
        <w:rPr>
          <w:noProof w:val="0"/>
        </w:rPr>
      </w:pPr>
    </w:p>
    <w:p w14:paraId="6138064B" w14:textId="4CCA92BB"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541180">
        <w:rPr>
          <w:rFonts w:ascii="Arial" w:hAnsi="Arial"/>
          <w:sz w:val="24"/>
          <w:lang w:val="en-US"/>
        </w:rPr>
        <w:t>26</w:t>
      </w:r>
      <w:r w:rsidR="00BC1D67">
        <w:rPr>
          <w:rFonts w:ascii="Arial" w:hAnsi="Arial"/>
          <w:sz w:val="24"/>
          <w:lang w:val="en-US"/>
        </w:rPr>
        <w:t>.</w:t>
      </w:r>
      <w:r w:rsidR="00FB1593">
        <w:rPr>
          <w:rFonts w:ascii="Arial" w:hAnsi="Arial"/>
          <w:sz w:val="24"/>
          <w:lang w:val="en-US"/>
        </w:rPr>
        <w:t>4</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05EB6821"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AF0ADF">
        <w:rPr>
          <w:rFonts w:ascii="Arial" w:hAnsi="Arial"/>
          <w:sz w:val="24"/>
          <w:lang w:val="en-US"/>
        </w:rPr>
        <w:t xml:space="preserve">performance </w:t>
      </w:r>
      <w:r w:rsidR="007A051B" w:rsidRPr="007A051B">
        <w:rPr>
          <w:rFonts w:ascii="Arial" w:hAnsi="Arial"/>
          <w:sz w:val="24"/>
          <w:lang w:val="en-US"/>
        </w:rPr>
        <w:t xml:space="preserve">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7E28C57" w14:textId="39B5C0DC" w:rsidR="009F6D11" w:rsidRPr="009F6D11" w:rsidRDefault="009F6D11" w:rsidP="009F6D11">
      <w:pPr>
        <w:rPr>
          <w:lang w:val="en-US"/>
        </w:rPr>
      </w:pPr>
      <w:r w:rsidRPr="009F6D11">
        <w:rPr>
          <w:lang w:val="en-US"/>
        </w:rPr>
        <w:t>RAN4 is expected to finalize the core aspects of the Work Item (WI) on XR enhancements during this meeting</w:t>
      </w:r>
      <w:r w:rsidR="007D7D09">
        <w:rPr>
          <w:lang w:val="en-US"/>
        </w:rPr>
        <w:t xml:space="preserve"> based on the WF from the last RAN4 meeting [1]</w:t>
      </w:r>
      <w:r w:rsidRPr="009F6D11">
        <w:rPr>
          <w:lang w:val="en-US"/>
        </w:rPr>
        <w:t>. The key enhancement introduced in this WI is the extension of cell detection and measurement delay requirements, facilitated by DCI-based Measurement Gap (MG) cancellation.</w:t>
      </w:r>
    </w:p>
    <w:p w14:paraId="292EBDA6" w14:textId="77777777" w:rsidR="009F6D11" w:rsidRPr="009F6D11" w:rsidRDefault="009F6D11" w:rsidP="009F6D11">
      <w:pPr>
        <w:rPr>
          <w:lang w:val="en-US"/>
        </w:rPr>
      </w:pPr>
      <w:r w:rsidRPr="009F6D11">
        <w:rPr>
          <w:lang w:val="en-US"/>
        </w:rPr>
        <w:t>When specifying performance-related test cases, the following aspects should be considered:</w:t>
      </w:r>
    </w:p>
    <w:p w14:paraId="012E4D32" w14:textId="77777777" w:rsidR="009F6D11" w:rsidRPr="009F6D11" w:rsidRDefault="009F6D11" w:rsidP="009F6D11">
      <w:pPr>
        <w:numPr>
          <w:ilvl w:val="0"/>
          <w:numId w:val="35"/>
        </w:numPr>
        <w:rPr>
          <w:lang w:val="en-US"/>
        </w:rPr>
      </w:pPr>
      <w:r w:rsidRPr="009F6D11">
        <w:rPr>
          <w:lang w:val="en-US"/>
        </w:rPr>
        <w:t>Measurement delay impacts,</w:t>
      </w:r>
    </w:p>
    <w:p w14:paraId="68541A01" w14:textId="77777777" w:rsidR="009F6D11" w:rsidRPr="009F6D11" w:rsidRDefault="009F6D11" w:rsidP="009F6D11">
      <w:pPr>
        <w:numPr>
          <w:ilvl w:val="0"/>
          <w:numId w:val="35"/>
        </w:numPr>
        <w:rPr>
          <w:lang w:val="en-US"/>
        </w:rPr>
      </w:pPr>
      <w:r w:rsidRPr="009F6D11">
        <w:rPr>
          <w:lang w:val="en-US"/>
        </w:rPr>
        <w:t>Frequency ranges (FR1 and FR2-1),</w:t>
      </w:r>
    </w:p>
    <w:p w14:paraId="7D7683F5" w14:textId="77777777" w:rsidR="009F6D11" w:rsidRPr="009F6D11" w:rsidRDefault="009F6D11" w:rsidP="009F6D11">
      <w:pPr>
        <w:numPr>
          <w:ilvl w:val="0"/>
          <w:numId w:val="35"/>
        </w:numPr>
        <w:rPr>
          <w:lang w:val="en-US"/>
        </w:rPr>
      </w:pPr>
      <w:r w:rsidRPr="009F6D11">
        <w:rPr>
          <w:lang w:val="en-US"/>
        </w:rPr>
        <w:t>Operating modes (NR Standalone and Carrier Aggregation).</w:t>
      </w:r>
    </w:p>
    <w:p w14:paraId="46B15360" w14:textId="503D2B68" w:rsidR="009F6D11" w:rsidRPr="009F6D11" w:rsidRDefault="009F6D11" w:rsidP="009F6D11">
      <w:pPr>
        <w:rPr>
          <w:lang w:val="en-US"/>
        </w:rPr>
      </w:pPr>
      <w:r w:rsidRPr="009F6D11">
        <w:rPr>
          <w:lang w:val="en-US"/>
        </w:rPr>
        <w:t xml:space="preserve">In addition to defining the test cases, RAN4 should also </w:t>
      </w:r>
      <w:r w:rsidR="003302C3">
        <w:rPr>
          <w:lang w:val="en-US"/>
        </w:rPr>
        <w:t>discuss</w:t>
      </w:r>
      <w:r w:rsidRPr="009F6D11">
        <w:rPr>
          <w:lang w:val="en-US"/>
        </w:rPr>
        <w:t xml:space="preserve"> relevant test parameters, including:</w:t>
      </w:r>
    </w:p>
    <w:p w14:paraId="1BD87001" w14:textId="77777777" w:rsidR="009F6D11" w:rsidRPr="009F6D11" w:rsidRDefault="009F6D11" w:rsidP="009F6D11">
      <w:pPr>
        <w:numPr>
          <w:ilvl w:val="0"/>
          <w:numId w:val="36"/>
        </w:numPr>
        <w:rPr>
          <w:lang w:val="en-US"/>
        </w:rPr>
      </w:pPr>
      <w:r w:rsidRPr="009F6D11">
        <w:rPr>
          <w:lang w:val="en-US"/>
        </w:rPr>
        <w:t>Number of MGs to be cancelled,</w:t>
      </w:r>
    </w:p>
    <w:p w14:paraId="594D9FF1" w14:textId="77777777" w:rsidR="009F6D11" w:rsidRPr="009F6D11" w:rsidRDefault="009F6D11" w:rsidP="009F6D11">
      <w:pPr>
        <w:numPr>
          <w:ilvl w:val="0"/>
          <w:numId w:val="36"/>
        </w:numPr>
        <w:rPr>
          <w:lang w:val="en-US"/>
        </w:rPr>
      </w:pPr>
      <w:r w:rsidRPr="009F6D11">
        <w:rPr>
          <w:lang w:val="en-US"/>
        </w:rPr>
        <w:t>Types of measurement gaps (e.g., per UE, per FR, Rel-15, Rel-17, concurrent gaps).</w:t>
      </w:r>
    </w:p>
    <w:p w14:paraId="11FDC8A1" w14:textId="77777777" w:rsidR="009F6D11" w:rsidRPr="009F6D11" w:rsidRDefault="009F6D11" w:rsidP="009F6D11">
      <w:pPr>
        <w:rPr>
          <w:lang w:val="en-US"/>
        </w:rPr>
      </w:pPr>
      <w:r w:rsidRPr="009F6D11">
        <w:rPr>
          <w:lang w:val="en-US"/>
        </w:rPr>
        <w:t>This contribution provides initial considerations on the above aspects to support the development of performance requirements under the XR enhancements WI.</w:t>
      </w:r>
    </w:p>
    <w:p w14:paraId="246B5C51" w14:textId="26A3E380" w:rsidR="00FB56A4" w:rsidRDefault="00F315FD" w:rsidP="00360F01">
      <w:pPr>
        <w:pStyle w:val="Heading1"/>
      </w:pPr>
      <w:r>
        <w:t>Test-cases list</w:t>
      </w:r>
    </w:p>
    <w:p w14:paraId="18534A50" w14:textId="77777777" w:rsidR="003E0055" w:rsidRPr="003E0055" w:rsidRDefault="003E0055" w:rsidP="003E0055">
      <w:pPr>
        <w:rPr>
          <w:lang w:val="en-US"/>
        </w:rPr>
      </w:pPr>
      <w:r w:rsidRPr="003E0055">
        <w:rPr>
          <w:lang w:val="en-US"/>
        </w:rPr>
        <w:t>To define the test case list, it is necessary to identify which RRM measurement requirements are impacted by the MG cancellation feature. Broadly, the following three categories of measurement delay requirements are affected:</w:t>
      </w:r>
    </w:p>
    <w:p w14:paraId="4E56B096" w14:textId="5080C9E0" w:rsidR="003E0055" w:rsidRPr="003E0055" w:rsidRDefault="003E0055" w:rsidP="003E0055">
      <w:pPr>
        <w:numPr>
          <w:ilvl w:val="0"/>
          <w:numId w:val="37"/>
        </w:numPr>
        <w:rPr>
          <w:lang w:val="en-US"/>
        </w:rPr>
      </w:pPr>
      <w:r w:rsidRPr="003E0055">
        <w:rPr>
          <w:b/>
          <w:bCs/>
          <w:lang w:val="en-US"/>
        </w:rPr>
        <w:t>Intra-frequency measurements</w:t>
      </w:r>
      <w:r w:rsidRPr="003E0055">
        <w:rPr>
          <w:lang w:val="en-US"/>
        </w:rPr>
        <w:t xml:space="preserve"> – cell identification and measurement </w:t>
      </w:r>
      <w:r w:rsidR="008A2FFF">
        <w:rPr>
          <w:lang w:val="en-US"/>
        </w:rPr>
        <w:t>requirements</w:t>
      </w:r>
      <w:r w:rsidRPr="003E0055">
        <w:rPr>
          <w:lang w:val="en-US"/>
        </w:rPr>
        <w:t>,</w:t>
      </w:r>
    </w:p>
    <w:p w14:paraId="6EC14CF2" w14:textId="3D33EF29" w:rsidR="003E0055" w:rsidRPr="003E0055" w:rsidRDefault="003E0055" w:rsidP="003E0055">
      <w:pPr>
        <w:numPr>
          <w:ilvl w:val="0"/>
          <w:numId w:val="37"/>
        </w:numPr>
        <w:rPr>
          <w:lang w:val="en-US"/>
        </w:rPr>
      </w:pPr>
      <w:r w:rsidRPr="003E0055">
        <w:rPr>
          <w:b/>
          <w:bCs/>
          <w:lang w:val="en-US"/>
        </w:rPr>
        <w:t>Inter-frequency measurements</w:t>
      </w:r>
      <w:r w:rsidRPr="003E0055">
        <w:rPr>
          <w:lang w:val="en-US"/>
        </w:rPr>
        <w:t xml:space="preserve"> – cell identification and measurement </w:t>
      </w:r>
      <w:r w:rsidR="008A2FFF">
        <w:rPr>
          <w:lang w:val="en-US"/>
        </w:rPr>
        <w:t>requirements</w:t>
      </w:r>
      <w:r w:rsidRPr="003E0055">
        <w:rPr>
          <w:lang w:val="en-US"/>
        </w:rPr>
        <w:t>,</w:t>
      </w:r>
    </w:p>
    <w:p w14:paraId="08B1D3AF" w14:textId="77777777" w:rsidR="003E0055" w:rsidRPr="003E0055" w:rsidRDefault="003E0055" w:rsidP="003E0055">
      <w:pPr>
        <w:numPr>
          <w:ilvl w:val="0"/>
          <w:numId w:val="37"/>
        </w:numPr>
        <w:rPr>
          <w:lang w:val="en-US"/>
        </w:rPr>
      </w:pPr>
      <w:r w:rsidRPr="003E0055">
        <w:rPr>
          <w:b/>
          <w:bCs/>
          <w:lang w:val="en-US"/>
        </w:rPr>
        <w:t>Inter-frequency L1-RSRP measurements</w:t>
      </w:r>
      <w:r w:rsidRPr="003E0055">
        <w:rPr>
          <w:lang w:val="en-US"/>
        </w:rPr>
        <w:t> – performed with measurement gaps.</w:t>
      </w:r>
    </w:p>
    <w:p w14:paraId="2912861D" w14:textId="77817C09" w:rsidR="003E0055" w:rsidRPr="003E0055" w:rsidRDefault="003E0055" w:rsidP="003E0055">
      <w:pPr>
        <w:rPr>
          <w:lang w:val="en-US"/>
        </w:rPr>
      </w:pPr>
      <w:r w:rsidRPr="003E0055">
        <w:rPr>
          <w:lang w:val="en-US"/>
        </w:rPr>
        <w:t xml:space="preserve">The underlying feature under evaluation is the UE’s capability to receive and process the MG-cancelling </w:t>
      </w:r>
      <w:r w:rsidR="008A2FFF" w:rsidRPr="003E0055">
        <w:rPr>
          <w:lang w:val="en-US"/>
        </w:rPr>
        <w:t>DCI and</w:t>
      </w:r>
      <w:r w:rsidRPr="003E0055">
        <w:rPr>
          <w:lang w:val="en-US"/>
        </w:rPr>
        <w:t xml:space="preserve"> subsequently perform measurements with extended delay while still meeting the existing accuracy requirements for the respective measurement type.</w:t>
      </w:r>
    </w:p>
    <w:p w14:paraId="46AFE073" w14:textId="77777777" w:rsidR="003E0055" w:rsidRPr="003E0055" w:rsidRDefault="003E0055" w:rsidP="003E0055">
      <w:pPr>
        <w:rPr>
          <w:lang w:val="en-US"/>
        </w:rPr>
      </w:pPr>
      <w:r w:rsidRPr="003E0055">
        <w:rPr>
          <w:lang w:val="en-US"/>
        </w:rPr>
        <w:t>Given this, we propose that it is sufficient to evaluate the feature using a limited subset of measurement scenarios. For example, in FR1, a representative set of test cases can be selected from the categories listed above. A similar approach can be applied for FR2.</w:t>
      </w:r>
    </w:p>
    <w:p w14:paraId="691DAD1B" w14:textId="528BE71E" w:rsidR="00767B79" w:rsidRPr="00672ACE" w:rsidRDefault="00767B79" w:rsidP="0056493F">
      <w:pPr>
        <w:rPr>
          <w:b/>
          <w:bCs/>
        </w:rPr>
      </w:pPr>
      <w:r w:rsidRPr="00767B79">
        <w:rPr>
          <w:b/>
          <w:bCs/>
        </w:rPr>
        <w:t xml:space="preserve">Proposal 1: </w:t>
      </w:r>
      <w:r w:rsidR="001F648D" w:rsidRPr="001F648D">
        <w:rPr>
          <w:b/>
          <w:bCs/>
        </w:rPr>
        <w:t xml:space="preserve">RAN4 to consider shortlisting test cases for DCI-based Measurement Gap (MG) cancellation from the table below </w:t>
      </w:r>
      <w:r w:rsidR="00591B1D">
        <w:rPr>
          <w:b/>
          <w:bCs/>
        </w:rPr>
        <w:t>f</w:t>
      </w:r>
      <w:r w:rsidR="001F648D" w:rsidRPr="001F648D">
        <w:rPr>
          <w:b/>
          <w:bCs/>
        </w:rPr>
        <w:t>or FR1</w:t>
      </w:r>
      <w:r w:rsidR="0056493F">
        <w:rPr>
          <w:b/>
          <w:bCs/>
        </w:rPr>
        <w:t xml:space="preserve">, aiming </w:t>
      </w:r>
      <w:r w:rsidR="001F648D" w:rsidRPr="00672ACE">
        <w:rPr>
          <w:b/>
          <w:bCs/>
        </w:rPr>
        <w:t xml:space="preserve">to cover representative scenarios across the impacted measurement types, while maintaining </w:t>
      </w:r>
      <w:r w:rsidR="00672ACE">
        <w:rPr>
          <w:b/>
          <w:bCs/>
        </w:rPr>
        <w:t xml:space="preserve">sufficient </w:t>
      </w:r>
      <w:r w:rsidR="001F648D" w:rsidRPr="00672ACE">
        <w:rPr>
          <w:b/>
          <w:bCs/>
        </w:rPr>
        <w:t>test coverage.</w:t>
      </w:r>
    </w:p>
    <w:p w14:paraId="2820CAA9" w14:textId="77777777" w:rsidR="00FF2DCD" w:rsidRDefault="00FF2DCD" w:rsidP="0010131E"/>
    <w:tbl>
      <w:tblPr>
        <w:tblStyle w:val="TableGrid"/>
        <w:tblW w:w="0" w:type="auto"/>
        <w:tblLook w:val="04A0" w:firstRow="1" w:lastRow="0" w:firstColumn="1" w:lastColumn="0" w:noHBand="0" w:noVBand="1"/>
      </w:tblPr>
      <w:tblGrid>
        <w:gridCol w:w="1525"/>
        <w:gridCol w:w="6300"/>
        <w:gridCol w:w="1737"/>
      </w:tblGrid>
      <w:tr w:rsidR="000B6B5B" w14:paraId="59FC0AB5" w14:textId="77777777" w:rsidTr="00C05BC6">
        <w:tc>
          <w:tcPr>
            <w:tcW w:w="1525" w:type="dxa"/>
          </w:tcPr>
          <w:p w14:paraId="49734E01" w14:textId="488F0A56" w:rsidR="000B6B5B" w:rsidRPr="007D7D09" w:rsidRDefault="008D1CDC" w:rsidP="0010131E">
            <w:pPr>
              <w:rPr>
                <w:b/>
                <w:bCs/>
              </w:rPr>
            </w:pPr>
            <w:r w:rsidRPr="007D7D09">
              <w:rPr>
                <w:b/>
                <w:bCs/>
              </w:rPr>
              <w:t>Type</w:t>
            </w:r>
          </w:p>
        </w:tc>
        <w:tc>
          <w:tcPr>
            <w:tcW w:w="6300" w:type="dxa"/>
          </w:tcPr>
          <w:p w14:paraId="67846496" w14:textId="01962CC1" w:rsidR="000B6B5B" w:rsidRPr="007D7D09" w:rsidRDefault="008D1CDC" w:rsidP="0010131E">
            <w:pPr>
              <w:rPr>
                <w:b/>
                <w:bCs/>
              </w:rPr>
            </w:pPr>
            <w:r w:rsidRPr="007D7D09">
              <w:rPr>
                <w:b/>
                <w:bCs/>
              </w:rPr>
              <w:t>Title</w:t>
            </w:r>
          </w:p>
        </w:tc>
        <w:tc>
          <w:tcPr>
            <w:tcW w:w="1737" w:type="dxa"/>
          </w:tcPr>
          <w:p w14:paraId="5D13C1BB" w14:textId="165486EE" w:rsidR="000B6B5B" w:rsidRPr="007D7D09" w:rsidRDefault="008D1CDC" w:rsidP="0010131E">
            <w:pPr>
              <w:rPr>
                <w:b/>
                <w:bCs/>
              </w:rPr>
            </w:pPr>
            <w:r w:rsidRPr="007D7D09">
              <w:rPr>
                <w:b/>
                <w:bCs/>
              </w:rPr>
              <w:t>Comments</w:t>
            </w:r>
          </w:p>
        </w:tc>
      </w:tr>
      <w:tr w:rsidR="000B6B5B" w14:paraId="565DD0FA" w14:textId="77777777" w:rsidTr="00C05BC6">
        <w:tc>
          <w:tcPr>
            <w:tcW w:w="1525" w:type="dxa"/>
          </w:tcPr>
          <w:p w14:paraId="3533B18C" w14:textId="4513DC47" w:rsidR="000B6B5B" w:rsidRDefault="00A57ED4" w:rsidP="0010131E">
            <w:r>
              <w:lastRenderedPageBreak/>
              <w:t xml:space="preserve">Intra-frequency </w:t>
            </w:r>
          </w:p>
        </w:tc>
        <w:tc>
          <w:tcPr>
            <w:tcW w:w="6300" w:type="dxa"/>
          </w:tcPr>
          <w:p w14:paraId="1B2F2200" w14:textId="48107500" w:rsidR="000B6B5B" w:rsidRDefault="00A57ED4" w:rsidP="0010131E">
            <w:r w:rsidRPr="00276CCC">
              <w:rPr>
                <w:snapToGrid w:val="0"/>
              </w:rPr>
              <w:t>SA event triggered reporting tests with per-UE gaps under non-DRX</w:t>
            </w:r>
            <w:r>
              <w:rPr>
                <w:snapToGrid w:val="0"/>
              </w:rPr>
              <w:t xml:space="preserve"> (e.g., </w:t>
            </w:r>
            <w:r w:rsidRPr="00276CCC">
              <w:rPr>
                <w:snapToGrid w:val="0"/>
              </w:rPr>
              <w:t>A.6.6.1.3</w:t>
            </w:r>
            <w:r>
              <w:rPr>
                <w:snapToGrid w:val="0"/>
              </w:rPr>
              <w:t>)</w:t>
            </w:r>
          </w:p>
        </w:tc>
        <w:tc>
          <w:tcPr>
            <w:tcW w:w="1737" w:type="dxa"/>
          </w:tcPr>
          <w:p w14:paraId="7A38212E" w14:textId="77777777" w:rsidR="000B6B5B" w:rsidRDefault="000B6B5B" w:rsidP="0010131E"/>
        </w:tc>
      </w:tr>
      <w:tr w:rsidR="000B6B5B" w14:paraId="346D138C" w14:textId="77777777" w:rsidTr="00C05BC6">
        <w:tc>
          <w:tcPr>
            <w:tcW w:w="1525" w:type="dxa"/>
          </w:tcPr>
          <w:p w14:paraId="6826FCFB" w14:textId="77777777" w:rsidR="000B6B5B" w:rsidRDefault="000B6B5B" w:rsidP="0010131E"/>
        </w:tc>
        <w:tc>
          <w:tcPr>
            <w:tcW w:w="6300" w:type="dxa"/>
          </w:tcPr>
          <w:p w14:paraId="3AC4142F" w14:textId="3BEF28A7" w:rsidR="000B6B5B" w:rsidRDefault="00A57ED4" w:rsidP="0010131E">
            <w:r w:rsidRPr="00CB35BC">
              <w:rPr>
                <w:snapToGrid w:val="0"/>
              </w:rPr>
              <w:t>SA event triggered reporting tests with per-UE gaps under DRX</w:t>
            </w:r>
            <w:r>
              <w:rPr>
                <w:snapToGrid w:val="0"/>
              </w:rPr>
              <w:t xml:space="preserve"> (e.g., </w:t>
            </w:r>
            <w:r w:rsidRPr="00276CCC">
              <w:rPr>
                <w:snapToGrid w:val="0"/>
              </w:rPr>
              <w:t>A.6.6.1.</w:t>
            </w:r>
            <w:r>
              <w:rPr>
                <w:snapToGrid w:val="0"/>
              </w:rPr>
              <w:t>4)</w:t>
            </w:r>
          </w:p>
        </w:tc>
        <w:tc>
          <w:tcPr>
            <w:tcW w:w="1737" w:type="dxa"/>
          </w:tcPr>
          <w:p w14:paraId="0F47113D" w14:textId="52A76690" w:rsidR="000B6B5B" w:rsidRDefault="00090208" w:rsidP="0010131E">
            <w:r>
              <w:t>Maybe</w:t>
            </w:r>
          </w:p>
        </w:tc>
      </w:tr>
      <w:tr w:rsidR="00110861" w14:paraId="6266A8D1" w14:textId="77777777" w:rsidTr="00C05BC6">
        <w:tc>
          <w:tcPr>
            <w:tcW w:w="1525" w:type="dxa"/>
          </w:tcPr>
          <w:p w14:paraId="0DBD9914" w14:textId="77777777" w:rsidR="00110861" w:rsidRDefault="00110861" w:rsidP="0010131E"/>
        </w:tc>
        <w:tc>
          <w:tcPr>
            <w:tcW w:w="6300" w:type="dxa"/>
          </w:tcPr>
          <w:p w14:paraId="3DA64CB9" w14:textId="00B696CA" w:rsidR="00110861" w:rsidRPr="00CB35BC" w:rsidRDefault="00C216B1" w:rsidP="0010131E">
            <w:pPr>
              <w:rPr>
                <w:snapToGrid w:val="0"/>
              </w:rPr>
            </w:pPr>
            <w:r w:rsidRPr="00276CCC">
              <w:rPr>
                <w:snapToGrid w:val="0"/>
              </w:rPr>
              <w:t xml:space="preserve">SA event triggered reporting tests with per-UE gaps </w:t>
            </w:r>
            <w:r w:rsidRPr="00090208">
              <w:rPr>
                <w:b/>
                <w:bCs/>
                <w:snapToGrid w:val="0"/>
              </w:rPr>
              <w:t>under non-DRX with SSB index reading</w:t>
            </w:r>
            <w:r w:rsidR="00485389">
              <w:rPr>
                <w:snapToGrid w:val="0"/>
              </w:rPr>
              <w:t xml:space="preserve"> (e.g., </w:t>
            </w:r>
            <w:r w:rsidR="00485389" w:rsidRPr="00276CCC">
              <w:rPr>
                <w:snapToGrid w:val="0"/>
              </w:rPr>
              <w:t>A.6.6.1.</w:t>
            </w:r>
            <w:r w:rsidR="00485389">
              <w:rPr>
                <w:snapToGrid w:val="0"/>
              </w:rPr>
              <w:t>6)</w:t>
            </w:r>
          </w:p>
        </w:tc>
        <w:tc>
          <w:tcPr>
            <w:tcW w:w="1737" w:type="dxa"/>
          </w:tcPr>
          <w:p w14:paraId="2FDA3D19" w14:textId="7F93A755" w:rsidR="00110861" w:rsidRDefault="00E477B1" w:rsidP="0010131E">
            <w:r>
              <w:t>Yes</w:t>
            </w:r>
          </w:p>
        </w:tc>
      </w:tr>
      <w:tr w:rsidR="00A57ED4" w14:paraId="4193F72D" w14:textId="77777777" w:rsidTr="00C05BC6">
        <w:tc>
          <w:tcPr>
            <w:tcW w:w="1525" w:type="dxa"/>
          </w:tcPr>
          <w:p w14:paraId="17C51477" w14:textId="4028B10A" w:rsidR="00A57ED4" w:rsidRDefault="00654F61" w:rsidP="0010131E">
            <w:r>
              <w:t>Inter-frequency</w:t>
            </w:r>
          </w:p>
        </w:tc>
        <w:tc>
          <w:tcPr>
            <w:tcW w:w="6300" w:type="dxa"/>
          </w:tcPr>
          <w:p w14:paraId="7EAED16C" w14:textId="27D0D9E0" w:rsidR="00A57ED4" w:rsidRPr="00CB35BC" w:rsidRDefault="00183495" w:rsidP="0010131E">
            <w:pPr>
              <w:rPr>
                <w:snapToGrid w:val="0"/>
              </w:rPr>
            </w:pPr>
            <w:r w:rsidRPr="00276CCC">
              <w:t>SA event triggered reporting tests for FR1 without SSB time index detection when DRX is not used</w:t>
            </w:r>
            <w:r w:rsidR="00932C73">
              <w:t xml:space="preserve"> (e.g., </w:t>
            </w:r>
            <w:r w:rsidR="00932C73" w:rsidRPr="00276CCC">
              <w:t>A.6.6.2.</w:t>
            </w:r>
            <w:r w:rsidR="00932C73">
              <w:t>1)</w:t>
            </w:r>
          </w:p>
        </w:tc>
        <w:tc>
          <w:tcPr>
            <w:tcW w:w="1737" w:type="dxa"/>
          </w:tcPr>
          <w:p w14:paraId="13A52548" w14:textId="19AB0271" w:rsidR="00A57ED4" w:rsidRDefault="00090208" w:rsidP="0010131E">
            <w:r>
              <w:t>Maybe</w:t>
            </w:r>
          </w:p>
        </w:tc>
      </w:tr>
      <w:tr w:rsidR="00654F61" w14:paraId="380D4E80" w14:textId="77777777" w:rsidTr="00C05BC6">
        <w:tc>
          <w:tcPr>
            <w:tcW w:w="1525" w:type="dxa"/>
          </w:tcPr>
          <w:p w14:paraId="516E1C94" w14:textId="77777777" w:rsidR="00654F61" w:rsidRDefault="00654F61" w:rsidP="0010131E"/>
        </w:tc>
        <w:tc>
          <w:tcPr>
            <w:tcW w:w="6300" w:type="dxa"/>
          </w:tcPr>
          <w:p w14:paraId="084B3E9F" w14:textId="4B14E1C1" w:rsidR="00654F61" w:rsidRPr="00276CCC" w:rsidRDefault="005A3006" w:rsidP="0010131E">
            <w:r w:rsidRPr="00276CCC">
              <w:t>SA event triggered reporting tests for FR1 without SSB time index detection when DRX is used</w:t>
            </w:r>
            <w:r w:rsidR="00932C73">
              <w:t xml:space="preserve"> (e.g., </w:t>
            </w:r>
            <w:r w:rsidR="00932C73" w:rsidRPr="00276CCC">
              <w:t>A.6.6.2.</w:t>
            </w:r>
            <w:r w:rsidR="00932C73">
              <w:t>2)</w:t>
            </w:r>
          </w:p>
        </w:tc>
        <w:tc>
          <w:tcPr>
            <w:tcW w:w="1737" w:type="dxa"/>
          </w:tcPr>
          <w:p w14:paraId="49AE1FF8" w14:textId="77777777" w:rsidR="00654F61" w:rsidRDefault="00654F61" w:rsidP="0010131E"/>
        </w:tc>
      </w:tr>
      <w:tr w:rsidR="008C13EE" w14:paraId="6BEAD5B8" w14:textId="77777777" w:rsidTr="00C05BC6">
        <w:tc>
          <w:tcPr>
            <w:tcW w:w="1525" w:type="dxa"/>
          </w:tcPr>
          <w:p w14:paraId="1BEB2608" w14:textId="77777777" w:rsidR="008C13EE" w:rsidRDefault="008C13EE" w:rsidP="008C13EE"/>
        </w:tc>
        <w:tc>
          <w:tcPr>
            <w:tcW w:w="6300" w:type="dxa"/>
          </w:tcPr>
          <w:p w14:paraId="271EC7A4" w14:textId="3214D7DB" w:rsidR="008C13EE" w:rsidRPr="00276CCC" w:rsidRDefault="008C13EE" w:rsidP="008C13EE">
            <w:pPr>
              <w:rPr>
                <w:szCs w:val="24"/>
              </w:rPr>
            </w:pPr>
            <w:r w:rsidRPr="00276CCC">
              <w:t>SA event triggered reporting tests for FR1 with SSB time index detection when DRX is not used</w:t>
            </w:r>
            <w:r>
              <w:t xml:space="preserve"> (e.g., </w:t>
            </w:r>
            <w:r w:rsidRPr="00276CCC">
              <w:t>A.6.6.2.5</w:t>
            </w:r>
            <w:r>
              <w:t>)</w:t>
            </w:r>
          </w:p>
        </w:tc>
        <w:tc>
          <w:tcPr>
            <w:tcW w:w="1737" w:type="dxa"/>
          </w:tcPr>
          <w:p w14:paraId="62DDA409" w14:textId="77777777" w:rsidR="008C13EE" w:rsidRDefault="008C13EE" w:rsidP="008C13EE"/>
        </w:tc>
      </w:tr>
      <w:tr w:rsidR="008C13EE" w14:paraId="26FB219E" w14:textId="77777777" w:rsidTr="00C05BC6">
        <w:tc>
          <w:tcPr>
            <w:tcW w:w="1525" w:type="dxa"/>
          </w:tcPr>
          <w:p w14:paraId="3D679767" w14:textId="77777777" w:rsidR="008C13EE" w:rsidRDefault="008C13EE" w:rsidP="008C13EE"/>
        </w:tc>
        <w:tc>
          <w:tcPr>
            <w:tcW w:w="6300" w:type="dxa"/>
          </w:tcPr>
          <w:p w14:paraId="4A2820E3" w14:textId="22BB0359" w:rsidR="008C13EE" w:rsidRPr="00276CCC" w:rsidRDefault="008C13EE" w:rsidP="008C13EE">
            <w:pPr>
              <w:rPr>
                <w:szCs w:val="24"/>
              </w:rPr>
            </w:pPr>
            <w:r w:rsidRPr="00276CCC">
              <w:rPr>
                <w:szCs w:val="24"/>
              </w:rPr>
              <w:t xml:space="preserve">SA event triggered reporting tests for FR1 </w:t>
            </w:r>
            <w:r w:rsidRPr="00090208">
              <w:rPr>
                <w:b/>
                <w:bCs/>
                <w:szCs w:val="24"/>
              </w:rPr>
              <w:t>with SSB time index detection when DRX is used</w:t>
            </w:r>
            <w:r w:rsidR="002D4752">
              <w:rPr>
                <w:szCs w:val="24"/>
              </w:rPr>
              <w:t xml:space="preserve"> </w:t>
            </w:r>
            <w:r w:rsidR="002D4752">
              <w:t xml:space="preserve">(e.g., </w:t>
            </w:r>
            <w:r w:rsidR="002D4752" w:rsidRPr="00276CCC">
              <w:t>A.6.6.2.</w:t>
            </w:r>
            <w:r w:rsidR="002D4752">
              <w:t>6)</w:t>
            </w:r>
          </w:p>
        </w:tc>
        <w:tc>
          <w:tcPr>
            <w:tcW w:w="1737" w:type="dxa"/>
          </w:tcPr>
          <w:p w14:paraId="00826F79" w14:textId="0EDD0D97" w:rsidR="008C13EE" w:rsidRDefault="00E477B1" w:rsidP="008C13EE">
            <w:r>
              <w:t>Yes</w:t>
            </w:r>
          </w:p>
        </w:tc>
      </w:tr>
      <w:tr w:rsidR="002026D7" w14:paraId="6899F8B5" w14:textId="77777777" w:rsidTr="00C05BC6">
        <w:tc>
          <w:tcPr>
            <w:tcW w:w="1525" w:type="dxa"/>
          </w:tcPr>
          <w:p w14:paraId="6917C536" w14:textId="08A044B0" w:rsidR="002026D7" w:rsidRDefault="002026D7" w:rsidP="008C13EE">
            <w:r>
              <w:t>I</w:t>
            </w:r>
            <w:r w:rsidRPr="002026D7">
              <w:t>nter-frequency L1-RSRP</w:t>
            </w:r>
          </w:p>
        </w:tc>
        <w:tc>
          <w:tcPr>
            <w:tcW w:w="6300" w:type="dxa"/>
          </w:tcPr>
          <w:p w14:paraId="4FF5A6CC" w14:textId="58209C88" w:rsidR="002026D7" w:rsidRPr="00276CCC" w:rsidRDefault="002D4752" w:rsidP="008C13EE">
            <w:pPr>
              <w:rPr>
                <w:szCs w:val="24"/>
              </w:rPr>
            </w:pPr>
            <w:r w:rsidRPr="00276CCC">
              <w:rPr>
                <w:snapToGrid w:val="0"/>
              </w:rPr>
              <w:t>Inter-frequency SSB based L1-RSRP measurement with measurement gap</w:t>
            </w:r>
            <w:r>
              <w:rPr>
                <w:snapToGrid w:val="0"/>
              </w:rPr>
              <w:t xml:space="preserve"> (</w:t>
            </w:r>
            <w:r>
              <w:t xml:space="preserve">e.g., </w:t>
            </w:r>
            <w:r w:rsidRPr="00276CCC">
              <w:t>A.6.6.2</w:t>
            </w:r>
            <w:r w:rsidR="00A22F71">
              <w:t>7</w:t>
            </w:r>
            <w:r w:rsidRPr="00276CCC">
              <w:t>.</w:t>
            </w:r>
            <w:r w:rsidR="00A22F71">
              <w:t>1</w:t>
            </w:r>
            <w:r>
              <w:rPr>
                <w:snapToGrid w:val="0"/>
              </w:rPr>
              <w:t>)</w:t>
            </w:r>
          </w:p>
        </w:tc>
        <w:tc>
          <w:tcPr>
            <w:tcW w:w="1737" w:type="dxa"/>
          </w:tcPr>
          <w:p w14:paraId="1E0CB575" w14:textId="1D587A10" w:rsidR="002026D7" w:rsidRDefault="00E36369" w:rsidP="008C13EE">
            <w:r>
              <w:t>Yes</w:t>
            </w:r>
          </w:p>
        </w:tc>
      </w:tr>
    </w:tbl>
    <w:p w14:paraId="73B9CD19" w14:textId="12948861" w:rsidR="00455C9E" w:rsidRDefault="00455C9E" w:rsidP="00C24BF8">
      <w:pPr>
        <w:rPr>
          <w:b/>
          <w:bCs/>
        </w:rPr>
      </w:pPr>
    </w:p>
    <w:p w14:paraId="75BAF671" w14:textId="4CBE84EE" w:rsidR="00353970" w:rsidRDefault="00F315FD" w:rsidP="00353970">
      <w:pPr>
        <w:pStyle w:val="Heading1"/>
      </w:pPr>
      <w:r>
        <w:t>Test-case parameters</w:t>
      </w:r>
    </w:p>
    <w:p w14:paraId="5166C363" w14:textId="37805216" w:rsidR="00244851" w:rsidRDefault="00716266" w:rsidP="00244851">
      <w:r w:rsidRPr="00716266">
        <w:t>For the evaluation of DCI-based MG cancellation, it is proposed to use </w:t>
      </w:r>
      <w:r w:rsidRPr="00716266">
        <w:rPr>
          <w:b/>
          <w:bCs/>
        </w:rPr>
        <w:t>per-UE measurement gaps</w:t>
      </w:r>
      <w:r w:rsidRPr="00716266">
        <w:t xml:space="preserve"> as the baseline configuration, as these are the </w:t>
      </w:r>
      <w:proofErr w:type="gramStart"/>
      <w:r w:rsidRPr="00716266">
        <w:t>most commonly deployed</w:t>
      </w:r>
      <w:proofErr w:type="gramEnd"/>
      <w:r w:rsidRPr="00716266">
        <w:t xml:space="preserve"> and standardized gap types. Test scenarios should include cases where </w:t>
      </w:r>
      <w:r w:rsidRPr="00716266">
        <w:rPr>
          <w:b/>
          <w:bCs/>
        </w:rPr>
        <w:t xml:space="preserve">one </w:t>
      </w:r>
      <w:r w:rsidR="00181482">
        <w:rPr>
          <w:b/>
          <w:bCs/>
        </w:rPr>
        <w:t>(</w:t>
      </w:r>
      <w:r w:rsidRPr="00716266">
        <w:rPr>
          <w:b/>
          <w:bCs/>
        </w:rPr>
        <w:t>or</w:t>
      </w:r>
      <w:r w:rsidR="00181482">
        <w:rPr>
          <w:b/>
          <w:bCs/>
        </w:rPr>
        <w:t xml:space="preserve"> maximum</w:t>
      </w:r>
      <w:r w:rsidRPr="00716266">
        <w:rPr>
          <w:b/>
          <w:bCs/>
        </w:rPr>
        <w:t xml:space="preserve"> two</w:t>
      </w:r>
      <w:r w:rsidR="00181482">
        <w:rPr>
          <w:b/>
          <w:bCs/>
        </w:rPr>
        <w:t>)</w:t>
      </w:r>
      <w:r w:rsidRPr="00716266">
        <w:rPr>
          <w:b/>
          <w:bCs/>
        </w:rPr>
        <w:t xml:space="preserve"> measurement gap</w:t>
      </w:r>
      <w:r w:rsidRPr="00716266">
        <w:t> </w:t>
      </w:r>
      <w:r w:rsidR="00181482">
        <w:t>is</w:t>
      </w:r>
      <w:r w:rsidRPr="00716266">
        <w:t xml:space="preserve"> cancelled. This limitation is intended to balance test coverage with practical feasibility, as scenarios involving more than two cancellations would significantly increase test duration and complexity. Additionally, </w:t>
      </w:r>
      <w:r w:rsidRPr="00716266">
        <w:rPr>
          <w:b/>
          <w:bCs/>
        </w:rPr>
        <w:t>concurrent MG configurations</w:t>
      </w:r>
      <w:r w:rsidRPr="00716266">
        <w:t> </w:t>
      </w:r>
      <w:r w:rsidR="008370D8" w:rsidRPr="00716266">
        <w:t>may also be</w:t>
      </w:r>
      <w:r w:rsidR="00BD0855">
        <w:t xml:space="preserve"> considered</w:t>
      </w:r>
      <w:r w:rsidR="008370D8">
        <w:t>.</w:t>
      </w:r>
    </w:p>
    <w:p w14:paraId="53C430B2" w14:textId="7B2D49C0" w:rsidR="008370D8" w:rsidRDefault="008370D8" w:rsidP="00244851">
      <w:pPr>
        <w:rPr>
          <w:b/>
          <w:bCs/>
        </w:rPr>
      </w:pPr>
      <w:r w:rsidRPr="006F49B1">
        <w:rPr>
          <w:b/>
          <w:bCs/>
        </w:rPr>
        <w:t xml:space="preserve">Proposal 2: </w:t>
      </w:r>
      <w:r w:rsidR="006F49B1" w:rsidRPr="006F49B1">
        <w:rPr>
          <w:b/>
          <w:bCs/>
        </w:rPr>
        <w:t xml:space="preserve">RAN4 to adopt per-UE measurement gaps as the baseline configuration, with </w:t>
      </w:r>
      <w:r w:rsidR="006F49B1">
        <w:rPr>
          <w:b/>
          <w:bCs/>
        </w:rPr>
        <w:t xml:space="preserve">a single </w:t>
      </w:r>
      <w:r w:rsidR="006F49B1" w:rsidRPr="006F49B1">
        <w:rPr>
          <w:b/>
          <w:bCs/>
        </w:rPr>
        <w:t>MG cancellation.</w:t>
      </w:r>
    </w:p>
    <w:p w14:paraId="461E2645" w14:textId="1490DEFD" w:rsidR="004D3640" w:rsidRDefault="004D3640" w:rsidP="00244851">
      <w:pPr>
        <w:rPr>
          <w:b/>
          <w:bCs/>
        </w:rPr>
      </w:pPr>
      <w:r>
        <w:rPr>
          <w:b/>
          <w:bCs/>
        </w:rPr>
        <w:t xml:space="preserve">Proposal 3: </w:t>
      </w:r>
      <w:r w:rsidR="00344A87">
        <w:rPr>
          <w:b/>
          <w:bCs/>
        </w:rPr>
        <w:t>One additional</w:t>
      </w:r>
      <w:r w:rsidR="00346979">
        <w:rPr>
          <w:b/>
          <w:bCs/>
        </w:rPr>
        <w:t xml:space="preserve"> t</w:t>
      </w:r>
      <w:r>
        <w:rPr>
          <w:b/>
          <w:bCs/>
        </w:rPr>
        <w:t xml:space="preserve">est case for </w:t>
      </w:r>
      <w:r w:rsidRPr="00716266">
        <w:rPr>
          <w:b/>
          <w:bCs/>
        </w:rPr>
        <w:t>concurrent MG configurations</w:t>
      </w:r>
      <w:r w:rsidRPr="00346979">
        <w:rPr>
          <w:b/>
          <w:bCs/>
        </w:rPr>
        <w:t> </w:t>
      </w:r>
      <w:r w:rsidR="00344A87">
        <w:rPr>
          <w:b/>
          <w:bCs/>
        </w:rPr>
        <w:t>may also be</w:t>
      </w:r>
      <w:r w:rsidR="00346979" w:rsidRPr="00346979">
        <w:rPr>
          <w:b/>
          <w:bCs/>
        </w:rPr>
        <w:t xml:space="preserve"> introduced</w:t>
      </w:r>
      <w:r w:rsidR="00346979">
        <w:rPr>
          <w:b/>
          <w:bCs/>
        </w:rPr>
        <w:t>.</w:t>
      </w:r>
    </w:p>
    <w:p w14:paraId="7D660580" w14:textId="67370D66" w:rsidR="00AE3E45" w:rsidRDefault="00AE3E45" w:rsidP="00AE3E45">
      <w:pPr>
        <w:pStyle w:val="Heading1"/>
      </w:pPr>
      <w:r>
        <w:t>Test-case design</w:t>
      </w:r>
    </w:p>
    <w:p w14:paraId="061CF126" w14:textId="7E5523B9" w:rsidR="00AE3E45" w:rsidRDefault="00AE3E45" w:rsidP="00AE3E45">
      <w:r>
        <w:t>Use incremental test-case design approach</w:t>
      </w:r>
      <w:r w:rsidR="005B23A5">
        <w:t xml:space="preserve"> to specify the new test cases, where only additional parameters and </w:t>
      </w:r>
      <w:r w:rsidR="00391E9C">
        <w:t xml:space="preserve">configurations </w:t>
      </w:r>
      <w:r w:rsidR="0034657B">
        <w:t>relative to</w:t>
      </w:r>
      <w:r w:rsidR="00391E9C">
        <w:t xml:space="preserve"> the baseline test case are </w:t>
      </w:r>
      <w:r w:rsidR="0034657B">
        <w:t>defined</w:t>
      </w:r>
      <w:r w:rsidR="007B6767">
        <w:t>,</w:t>
      </w:r>
      <w:r w:rsidR="00391E9C">
        <w:t xml:space="preserve"> along with the </w:t>
      </w:r>
      <w:r w:rsidR="007B6767">
        <w:t>corresponding</w:t>
      </w:r>
      <w:r w:rsidR="001D19C7">
        <w:t xml:space="preserve"> test requirements.</w:t>
      </w:r>
      <w:r w:rsidR="00473419">
        <w:t xml:space="preserve"> </w:t>
      </w:r>
      <w:r w:rsidR="00CA601E">
        <w:t>This</w:t>
      </w:r>
      <w:r w:rsidR="00473419" w:rsidRPr="00473419">
        <w:t xml:space="preserve"> approach</w:t>
      </w:r>
      <w:r w:rsidR="00473419">
        <w:t xml:space="preserve"> has been a</w:t>
      </w:r>
      <w:r w:rsidR="00CA601E">
        <w:t>dopted in other WIs and has proven to be effective in</w:t>
      </w:r>
      <w:r w:rsidR="00473419" w:rsidRPr="00473419">
        <w:t xml:space="preserve"> minimiz</w:t>
      </w:r>
      <w:r w:rsidR="007B6767">
        <w:t>ing</w:t>
      </w:r>
      <w:r w:rsidR="00473419" w:rsidRPr="00473419">
        <w:t xml:space="preserve"> redundancy, simplif</w:t>
      </w:r>
      <w:r w:rsidR="007B6767">
        <w:t>ying</w:t>
      </w:r>
      <w:r w:rsidR="00473419" w:rsidRPr="00473419">
        <w:t xml:space="preserve"> documentation, and facilitat</w:t>
      </w:r>
      <w:r w:rsidR="007B6767">
        <w:t>ing</w:t>
      </w:r>
      <w:r w:rsidR="00473419" w:rsidRPr="00473419">
        <w:t xml:space="preserve"> easier interpretation and implementation of test cases</w:t>
      </w:r>
      <w:r w:rsidR="00CA601E">
        <w:t>.</w:t>
      </w:r>
    </w:p>
    <w:p w14:paraId="3D7799B9" w14:textId="0B611356" w:rsidR="00AE3E45" w:rsidRDefault="00AE3E45" w:rsidP="00AE3E45">
      <w:pPr>
        <w:rPr>
          <w:b/>
          <w:bCs/>
        </w:rPr>
      </w:pPr>
      <w:r w:rsidRPr="006F49B1">
        <w:rPr>
          <w:b/>
          <w:bCs/>
        </w:rPr>
        <w:t xml:space="preserve">Proposal </w:t>
      </w:r>
      <w:r w:rsidR="00CA601E">
        <w:rPr>
          <w:b/>
          <w:bCs/>
        </w:rPr>
        <w:t>4</w:t>
      </w:r>
      <w:r w:rsidRPr="006F49B1">
        <w:rPr>
          <w:b/>
          <w:bCs/>
        </w:rPr>
        <w:t xml:space="preserve">: </w:t>
      </w:r>
      <w:r w:rsidR="00496377" w:rsidRPr="00496377">
        <w:rPr>
          <w:b/>
          <w:bCs/>
        </w:rPr>
        <w:t>RAN4 to use an incremental test-case design approach to specify new test cases, where only additional parameters and configurations from the baseline test case are specified along with the new test requirements.</w:t>
      </w:r>
    </w:p>
    <w:p w14:paraId="7A98C740" w14:textId="7C8AA05F" w:rsidR="002A6BB3" w:rsidRDefault="00AC1830" w:rsidP="00360F01">
      <w:pPr>
        <w:pStyle w:val="Heading1"/>
        <w:rPr>
          <w:lang w:eastAsia="zh-CN"/>
        </w:rPr>
      </w:pPr>
      <w:r>
        <w:rPr>
          <w:lang w:eastAsia="zh-CN"/>
        </w:rPr>
        <w:t>Conclusion</w:t>
      </w:r>
    </w:p>
    <w:p w14:paraId="71041C01" w14:textId="77777777" w:rsidR="00346979" w:rsidRDefault="00346979" w:rsidP="00346979">
      <w:pPr>
        <w:rPr>
          <w:b/>
          <w:bCs/>
        </w:rPr>
      </w:pPr>
      <w:r w:rsidRPr="00767B79">
        <w:rPr>
          <w:b/>
          <w:bCs/>
        </w:rPr>
        <w:t xml:space="preserve">Proposal 1: </w:t>
      </w:r>
      <w:r w:rsidRPr="001F648D">
        <w:rPr>
          <w:b/>
          <w:bCs/>
        </w:rPr>
        <w:t xml:space="preserve">RAN4 to consider shortlisting test cases for DCI-based Measurement Gap (MG) cancellation from the table below </w:t>
      </w:r>
      <w:r>
        <w:rPr>
          <w:b/>
          <w:bCs/>
        </w:rPr>
        <w:t>f</w:t>
      </w:r>
      <w:r w:rsidRPr="001F648D">
        <w:rPr>
          <w:b/>
          <w:bCs/>
        </w:rPr>
        <w:t>or FR1</w:t>
      </w:r>
      <w:r>
        <w:rPr>
          <w:b/>
          <w:bCs/>
        </w:rPr>
        <w:t xml:space="preserve">, aiming </w:t>
      </w:r>
      <w:r w:rsidRPr="00672ACE">
        <w:rPr>
          <w:b/>
          <w:bCs/>
        </w:rPr>
        <w:t xml:space="preserve">to cover representative scenarios across the impacted measurement types, while maintaining </w:t>
      </w:r>
      <w:r>
        <w:rPr>
          <w:b/>
          <w:bCs/>
        </w:rPr>
        <w:t xml:space="preserve">sufficient </w:t>
      </w:r>
      <w:r w:rsidRPr="00672ACE">
        <w:rPr>
          <w:b/>
          <w:bCs/>
        </w:rPr>
        <w:t>test coverage.</w:t>
      </w:r>
    </w:p>
    <w:tbl>
      <w:tblPr>
        <w:tblStyle w:val="TableGrid"/>
        <w:tblW w:w="0" w:type="auto"/>
        <w:tblLook w:val="04A0" w:firstRow="1" w:lastRow="0" w:firstColumn="1" w:lastColumn="0" w:noHBand="0" w:noVBand="1"/>
      </w:tblPr>
      <w:tblGrid>
        <w:gridCol w:w="1525"/>
        <w:gridCol w:w="6300"/>
        <w:gridCol w:w="1737"/>
      </w:tblGrid>
      <w:tr w:rsidR="00346979" w14:paraId="6EA90A1C" w14:textId="77777777" w:rsidTr="00E45191">
        <w:tc>
          <w:tcPr>
            <w:tcW w:w="1525" w:type="dxa"/>
          </w:tcPr>
          <w:p w14:paraId="00185C50" w14:textId="77777777" w:rsidR="00346979" w:rsidRDefault="00346979" w:rsidP="00E45191">
            <w:r>
              <w:t>Type</w:t>
            </w:r>
          </w:p>
        </w:tc>
        <w:tc>
          <w:tcPr>
            <w:tcW w:w="6300" w:type="dxa"/>
          </w:tcPr>
          <w:p w14:paraId="419A18F1" w14:textId="77777777" w:rsidR="00346979" w:rsidRDefault="00346979" w:rsidP="00E45191">
            <w:r>
              <w:t>Title</w:t>
            </w:r>
          </w:p>
        </w:tc>
        <w:tc>
          <w:tcPr>
            <w:tcW w:w="1737" w:type="dxa"/>
          </w:tcPr>
          <w:p w14:paraId="4FBBB203" w14:textId="77777777" w:rsidR="00346979" w:rsidRDefault="00346979" w:rsidP="00E45191">
            <w:r>
              <w:t>Comments</w:t>
            </w:r>
          </w:p>
        </w:tc>
      </w:tr>
      <w:tr w:rsidR="00346979" w14:paraId="15C3DB40" w14:textId="77777777" w:rsidTr="00E45191">
        <w:tc>
          <w:tcPr>
            <w:tcW w:w="1525" w:type="dxa"/>
          </w:tcPr>
          <w:p w14:paraId="65F5B906" w14:textId="77777777" w:rsidR="00346979" w:rsidRDefault="00346979" w:rsidP="00E45191">
            <w:r>
              <w:lastRenderedPageBreak/>
              <w:t xml:space="preserve">Intra-frequency </w:t>
            </w:r>
          </w:p>
        </w:tc>
        <w:tc>
          <w:tcPr>
            <w:tcW w:w="6300" w:type="dxa"/>
          </w:tcPr>
          <w:p w14:paraId="1EC807E7" w14:textId="77777777" w:rsidR="00346979" w:rsidRDefault="00346979" w:rsidP="00E45191">
            <w:r w:rsidRPr="00276CCC">
              <w:rPr>
                <w:snapToGrid w:val="0"/>
              </w:rPr>
              <w:t>SA event triggered reporting tests with per-UE gaps under non-DRX</w:t>
            </w:r>
            <w:r>
              <w:rPr>
                <w:snapToGrid w:val="0"/>
              </w:rPr>
              <w:t xml:space="preserve"> (e.g., </w:t>
            </w:r>
            <w:r w:rsidRPr="00276CCC">
              <w:rPr>
                <w:snapToGrid w:val="0"/>
              </w:rPr>
              <w:t>A.6.6.1.3</w:t>
            </w:r>
            <w:r>
              <w:rPr>
                <w:snapToGrid w:val="0"/>
              </w:rPr>
              <w:t>)</w:t>
            </w:r>
          </w:p>
        </w:tc>
        <w:tc>
          <w:tcPr>
            <w:tcW w:w="1737" w:type="dxa"/>
          </w:tcPr>
          <w:p w14:paraId="7AE3F1E5" w14:textId="77777777" w:rsidR="00346979" w:rsidRDefault="00346979" w:rsidP="00E45191"/>
        </w:tc>
      </w:tr>
      <w:tr w:rsidR="00346979" w14:paraId="17C07CDD" w14:textId="77777777" w:rsidTr="00E45191">
        <w:tc>
          <w:tcPr>
            <w:tcW w:w="1525" w:type="dxa"/>
          </w:tcPr>
          <w:p w14:paraId="15BEDFDF" w14:textId="77777777" w:rsidR="00346979" w:rsidRDefault="00346979" w:rsidP="00E45191"/>
        </w:tc>
        <w:tc>
          <w:tcPr>
            <w:tcW w:w="6300" w:type="dxa"/>
          </w:tcPr>
          <w:p w14:paraId="569F3BA3" w14:textId="77777777" w:rsidR="00346979" w:rsidRDefault="00346979" w:rsidP="00E45191">
            <w:r w:rsidRPr="00CB35BC">
              <w:rPr>
                <w:snapToGrid w:val="0"/>
              </w:rPr>
              <w:t>SA event triggered reporting tests with per-UE gaps under DRX</w:t>
            </w:r>
            <w:r>
              <w:rPr>
                <w:snapToGrid w:val="0"/>
              </w:rPr>
              <w:t xml:space="preserve"> (e.g., </w:t>
            </w:r>
            <w:r w:rsidRPr="00276CCC">
              <w:rPr>
                <w:snapToGrid w:val="0"/>
              </w:rPr>
              <w:t>A.6.6.1.</w:t>
            </w:r>
            <w:r>
              <w:rPr>
                <w:snapToGrid w:val="0"/>
              </w:rPr>
              <w:t>4)</w:t>
            </w:r>
          </w:p>
        </w:tc>
        <w:tc>
          <w:tcPr>
            <w:tcW w:w="1737" w:type="dxa"/>
          </w:tcPr>
          <w:p w14:paraId="35BFBCF3" w14:textId="12EFCB01" w:rsidR="00346979" w:rsidRDefault="00E36369" w:rsidP="00E45191">
            <w:r>
              <w:t>Maybe</w:t>
            </w:r>
          </w:p>
        </w:tc>
      </w:tr>
      <w:tr w:rsidR="00346979" w14:paraId="39CDD35C" w14:textId="77777777" w:rsidTr="00E45191">
        <w:tc>
          <w:tcPr>
            <w:tcW w:w="1525" w:type="dxa"/>
          </w:tcPr>
          <w:p w14:paraId="4E82E1CE" w14:textId="77777777" w:rsidR="00346979" w:rsidRDefault="00346979" w:rsidP="00E45191"/>
        </w:tc>
        <w:tc>
          <w:tcPr>
            <w:tcW w:w="6300" w:type="dxa"/>
          </w:tcPr>
          <w:p w14:paraId="0E1D8C88" w14:textId="77777777" w:rsidR="00346979" w:rsidRPr="00CB35BC" w:rsidRDefault="00346979" w:rsidP="00E45191">
            <w:pPr>
              <w:rPr>
                <w:snapToGrid w:val="0"/>
              </w:rPr>
            </w:pPr>
            <w:r w:rsidRPr="00276CCC">
              <w:rPr>
                <w:snapToGrid w:val="0"/>
              </w:rPr>
              <w:t>SA event triggered reporting tests with per-UE gaps under non-DRX with SSB index reading</w:t>
            </w:r>
            <w:r>
              <w:rPr>
                <w:snapToGrid w:val="0"/>
              </w:rPr>
              <w:t xml:space="preserve"> (e.g., </w:t>
            </w:r>
            <w:r w:rsidRPr="00276CCC">
              <w:rPr>
                <w:snapToGrid w:val="0"/>
              </w:rPr>
              <w:t>A.6.6.1.</w:t>
            </w:r>
            <w:r>
              <w:rPr>
                <w:snapToGrid w:val="0"/>
              </w:rPr>
              <w:t>6)</w:t>
            </w:r>
          </w:p>
        </w:tc>
        <w:tc>
          <w:tcPr>
            <w:tcW w:w="1737" w:type="dxa"/>
          </w:tcPr>
          <w:p w14:paraId="1EA4F814" w14:textId="77777777" w:rsidR="00346979" w:rsidRDefault="00346979" w:rsidP="00E45191">
            <w:r>
              <w:t>Yes</w:t>
            </w:r>
          </w:p>
        </w:tc>
      </w:tr>
      <w:tr w:rsidR="00346979" w14:paraId="1EEA0540" w14:textId="77777777" w:rsidTr="00E45191">
        <w:tc>
          <w:tcPr>
            <w:tcW w:w="1525" w:type="dxa"/>
          </w:tcPr>
          <w:p w14:paraId="28323DD3" w14:textId="77777777" w:rsidR="00346979" w:rsidRDefault="00346979" w:rsidP="00E45191">
            <w:r>
              <w:t>Inter-frequency</w:t>
            </w:r>
          </w:p>
        </w:tc>
        <w:tc>
          <w:tcPr>
            <w:tcW w:w="6300" w:type="dxa"/>
          </w:tcPr>
          <w:p w14:paraId="2A7A937B" w14:textId="77777777" w:rsidR="00346979" w:rsidRPr="00CB35BC" w:rsidRDefault="00346979" w:rsidP="00E45191">
            <w:pPr>
              <w:rPr>
                <w:snapToGrid w:val="0"/>
              </w:rPr>
            </w:pPr>
            <w:r w:rsidRPr="00276CCC">
              <w:t>SA event triggered reporting tests for FR1 without SSB time index detection when DRX is not used</w:t>
            </w:r>
            <w:r>
              <w:t xml:space="preserve"> (e.g., </w:t>
            </w:r>
            <w:r w:rsidRPr="00276CCC">
              <w:t>A.6.6.2.</w:t>
            </w:r>
            <w:r>
              <w:t>1)</w:t>
            </w:r>
          </w:p>
        </w:tc>
        <w:tc>
          <w:tcPr>
            <w:tcW w:w="1737" w:type="dxa"/>
          </w:tcPr>
          <w:p w14:paraId="3B78A8A1" w14:textId="0694B1FC" w:rsidR="00346979" w:rsidRDefault="00E36369" w:rsidP="00E45191">
            <w:r>
              <w:t>Maybe</w:t>
            </w:r>
          </w:p>
        </w:tc>
      </w:tr>
      <w:tr w:rsidR="00346979" w14:paraId="5B50D0AA" w14:textId="77777777" w:rsidTr="00E45191">
        <w:tc>
          <w:tcPr>
            <w:tcW w:w="1525" w:type="dxa"/>
          </w:tcPr>
          <w:p w14:paraId="12D83D26" w14:textId="77777777" w:rsidR="00346979" w:rsidRDefault="00346979" w:rsidP="00E45191"/>
        </w:tc>
        <w:tc>
          <w:tcPr>
            <w:tcW w:w="6300" w:type="dxa"/>
          </w:tcPr>
          <w:p w14:paraId="0CAE8691" w14:textId="77777777" w:rsidR="00346979" w:rsidRPr="00276CCC" w:rsidRDefault="00346979" w:rsidP="00E45191">
            <w:r w:rsidRPr="00276CCC">
              <w:t>SA event triggered reporting tests for FR1 without SSB time index detection when DRX is used</w:t>
            </w:r>
            <w:r>
              <w:t xml:space="preserve"> (e.g., </w:t>
            </w:r>
            <w:r w:rsidRPr="00276CCC">
              <w:t>A.6.6.2.</w:t>
            </w:r>
            <w:r>
              <w:t>2)</w:t>
            </w:r>
          </w:p>
        </w:tc>
        <w:tc>
          <w:tcPr>
            <w:tcW w:w="1737" w:type="dxa"/>
          </w:tcPr>
          <w:p w14:paraId="1E6D1F27" w14:textId="77777777" w:rsidR="00346979" w:rsidRDefault="00346979" w:rsidP="00E45191"/>
        </w:tc>
      </w:tr>
      <w:tr w:rsidR="00346979" w14:paraId="02881D5F" w14:textId="77777777" w:rsidTr="00E45191">
        <w:tc>
          <w:tcPr>
            <w:tcW w:w="1525" w:type="dxa"/>
          </w:tcPr>
          <w:p w14:paraId="4661FE1F" w14:textId="77777777" w:rsidR="00346979" w:rsidRDefault="00346979" w:rsidP="00E45191"/>
        </w:tc>
        <w:tc>
          <w:tcPr>
            <w:tcW w:w="6300" w:type="dxa"/>
          </w:tcPr>
          <w:p w14:paraId="385EC879" w14:textId="77777777" w:rsidR="00346979" w:rsidRPr="00276CCC" w:rsidRDefault="00346979" w:rsidP="00E45191">
            <w:pPr>
              <w:rPr>
                <w:szCs w:val="24"/>
              </w:rPr>
            </w:pPr>
            <w:r w:rsidRPr="00276CCC">
              <w:t>SA event triggered reporting tests for FR1 with SSB time index detection when DRX is not used</w:t>
            </w:r>
            <w:r>
              <w:t xml:space="preserve"> (e.g., </w:t>
            </w:r>
            <w:r w:rsidRPr="00276CCC">
              <w:t>A.6.6.2.5</w:t>
            </w:r>
            <w:r>
              <w:t>)</w:t>
            </w:r>
          </w:p>
        </w:tc>
        <w:tc>
          <w:tcPr>
            <w:tcW w:w="1737" w:type="dxa"/>
          </w:tcPr>
          <w:p w14:paraId="273DA24D" w14:textId="77777777" w:rsidR="00346979" w:rsidRDefault="00346979" w:rsidP="00E45191"/>
        </w:tc>
      </w:tr>
      <w:tr w:rsidR="00346979" w14:paraId="71D3A708" w14:textId="77777777" w:rsidTr="00E45191">
        <w:tc>
          <w:tcPr>
            <w:tcW w:w="1525" w:type="dxa"/>
          </w:tcPr>
          <w:p w14:paraId="3ADB7E3C" w14:textId="77777777" w:rsidR="00346979" w:rsidRDefault="00346979" w:rsidP="00E45191"/>
        </w:tc>
        <w:tc>
          <w:tcPr>
            <w:tcW w:w="6300" w:type="dxa"/>
          </w:tcPr>
          <w:p w14:paraId="11868A89" w14:textId="77777777" w:rsidR="00346979" w:rsidRPr="00276CCC" w:rsidRDefault="00346979" w:rsidP="00E45191">
            <w:pPr>
              <w:rPr>
                <w:szCs w:val="24"/>
              </w:rPr>
            </w:pPr>
            <w:r w:rsidRPr="00276CCC">
              <w:rPr>
                <w:szCs w:val="24"/>
              </w:rPr>
              <w:t>SA event triggered reporting tests for FR1 with SSB time index detection when DRX is used</w:t>
            </w:r>
            <w:r>
              <w:rPr>
                <w:szCs w:val="24"/>
              </w:rPr>
              <w:t xml:space="preserve"> </w:t>
            </w:r>
            <w:r>
              <w:t xml:space="preserve">(e.g., </w:t>
            </w:r>
            <w:r w:rsidRPr="00276CCC">
              <w:t>A.6.6.2.</w:t>
            </w:r>
            <w:r>
              <w:t>6)</w:t>
            </w:r>
          </w:p>
        </w:tc>
        <w:tc>
          <w:tcPr>
            <w:tcW w:w="1737" w:type="dxa"/>
          </w:tcPr>
          <w:p w14:paraId="717D5FDD" w14:textId="77777777" w:rsidR="00346979" w:rsidRDefault="00346979" w:rsidP="00E45191">
            <w:r>
              <w:t>Yes</w:t>
            </w:r>
          </w:p>
        </w:tc>
      </w:tr>
      <w:tr w:rsidR="00346979" w14:paraId="36456C26" w14:textId="77777777" w:rsidTr="00E45191">
        <w:tc>
          <w:tcPr>
            <w:tcW w:w="1525" w:type="dxa"/>
          </w:tcPr>
          <w:p w14:paraId="5FBBC096" w14:textId="77777777" w:rsidR="00346979" w:rsidRDefault="00346979" w:rsidP="00E45191">
            <w:r>
              <w:t>I</w:t>
            </w:r>
            <w:r w:rsidRPr="002026D7">
              <w:t>nter-frequency L1-RSRP</w:t>
            </w:r>
          </w:p>
        </w:tc>
        <w:tc>
          <w:tcPr>
            <w:tcW w:w="6300" w:type="dxa"/>
          </w:tcPr>
          <w:p w14:paraId="40D81CE0" w14:textId="77777777" w:rsidR="00346979" w:rsidRPr="00276CCC" w:rsidRDefault="00346979" w:rsidP="00E45191">
            <w:pPr>
              <w:rPr>
                <w:szCs w:val="24"/>
              </w:rPr>
            </w:pPr>
            <w:r w:rsidRPr="00276CCC">
              <w:rPr>
                <w:snapToGrid w:val="0"/>
              </w:rPr>
              <w:t>Inter-frequency SSB based L1-RSRP measurement with measurement gap</w:t>
            </w:r>
            <w:r>
              <w:rPr>
                <w:snapToGrid w:val="0"/>
              </w:rPr>
              <w:t xml:space="preserve"> (</w:t>
            </w:r>
            <w:r>
              <w:t xml:space="preserve">e.g., </w:t>
            </w:r>
            <w:r w:rsidRPr="00276CCC">
              <w:t>A.6.6.2</w:t>
            </w:r>
            <w:r>
              <w:t>7</w:t>
            </w:r>
            <w:r w:rsidRPr="00276CCC">
              <w:t>.</w:t>
            </w:r>
            <w:r>
              <w:t>1</w:t>
            </w:r>
            <w:r>
              <w:rPr>
                <w:snapToGrid w:val="0"/>
              </w:rPr>
              <w:t>)</w:t>
            </w:r>
          </w:p>
        </w:tc>
        <w:tc>
          <w:tcPr>
            <w:tcW w:w="1737" w:type="dxa"/>
          </w:tcPr>
          <w:p w14:paraId="3DD883CF" w14:textId="05ACA5DD" w:rsidR="00346979" w:rsidRDefault="00E36369" w:rsidP="00E45191">
            <w:r>
              <w:t>Yes</w:t>
            </w:r>
          </w:p>
        </w:tc>
      </w:tr>
    </w:tbl>
    <w:p w14:paraId="48258108" w14:textId="77777777" w:rsidR="00346979" w:rsidRPr="00672ACE" w:rsidRDefault="00346979" w:rsidP="00346979">
      <w:pPr>
        <w:rPr>
          <w:b/>
          <w:bCs/>
        </w:rPr>
      </w:pPr>
    </w:p>
    <w:p w14:paraId="62420A9B" w14:textId="77777777" w:rsidR="00346979" w:rsidRDefault="00346979" w:rsidP="00346979">
      <w:pPr>
        <w:rPr>
          <w:b/>
          <w:bCs/>
        </w:rPr>
      </w:pPr>
      <w:r w:rsidRPr="006F49B1">
        <w:rPr>
          <w:b/>
          <w:bCs/>
        </w:rPr>
        <w:t xml:space="preserve">Proposal 2: RAN4 to adopt per-UE measurement gaps as the baseline configuration, with </w:t>
      </w:r>
      <w:r>
        <w:rPr>
          <w:b/>
          <w:bCs/>
        </w:rPr>
        <w:t xml:space="preserve">a single </w:t>
      </w:r>
      <w:r w:rsidRPr="006F49B1">
        <w:rPr>
          <w:b/>
          <w:bCs/>
        </w:rPr>
        <w:t>MG cancellation.</w:t>
      </w:r>
    </w:p>
    <w:p w14:paraId="3C0E577E" w14:textId="3FEB0226" w:rsidR="00F673F4" w:rsidRDefault="00346979" w:rsidP="00F673F4">
      <w:pPr>
        <w:rPr>
          <w:b/>
          <w:bCs/>
        </w:rPr>
      </w:pPr>
      <w:r>
        <w:rPr>
          <w:b/>
          <w:bCs/>
        </w:rPr>
        <w:t xml:space="preserve">Proposal 3: </w:t>
      </w:r>
      <w:r w:rsidR="00344A87">
        <w:rPr>
          <w:b/>
          <w:bCs/>
        </w:rPr>
        <w:t xml:space="preserve">One additional test case for </w:t>
      </w:r>
      <w:r w:rsidR="00344A87" w:rsidRPr="00716266">
        <w:rPr>
          <w:b/>
          <w:bCs/>
        </w:rPr>
        <w:t>concurrent MG configurations</w:t>
      </w:r>
      <w:r w:rsidR="00344A87" w:rsidRPr="00346979">
        <w:rPr>
          <w:b/>
          <w:bCs/>
        </w:rPr>
        <w:t> </w:t>
      </w:r>
      <w:r w:rsidR="00344A87">
        <w:rPr>
          <w:b/>
          <w:bCs/>
        </w:rPr>
        <w:t>may also be</w:t>
      </w:r>
      <w:r w:rsidR="00344A87" w:rsidRPr="00346979">
        <w:rPr>
          <w:b/>
          <w:bCs/>
        </w:rPr>
        <w:t xml:space="preserve"> introduced</w:t>
      </w:r>
      <w:r w:rsidR="00344A87">
        <w:rPr>
          <w:b/>
          <w:bCs/>
        </w:rPr>
        <w:t>.</w:t>
      </w:r>
    </w:p>
    <w:p w14:paraId="1253C451" w14:textId="1E8AC2E3" w:rsidR="00CA601E" w:rsidRPr="00CA601E" w:rsidRDefault="00CA601E" w:rsidP="00F673F4">
      <w:pPr>
        <w:rPr>
          <w:b/>
          <w:bCs/>
        </w:rPr>
      </w:pPr>
      <w:r w:rsidRPr="006F49B1">
        <w:rPr>
          <w:b/>
          <w:bCs/>
        </w:rPr>
        <w:t xml:space="preserve">Proposal </w:t>
      </w:r>
      <w:r>
        <w:rPr>
          <w:b/>
          <w:bCs/>
        </w:rPr>
        <w:t>4</w:t>
      </w:r>
      <w:r w:rsidRPr="006F49B1">
        <w:rPr>
          <w:b/>
          <w:bCs/>
        </w:rPr>
        <w:t xml:space="preserve">: </w:t>
      </w:r>
      <w:r w:rsidR="00496377" w:rsidRPr="00496377">
        <w:rPr>
          <w:b/>
          <w:bCs/>
        </w:rPr>
        <w:t>RAN4 to use an incremental test-case design approach to specify new test cases, where only additional parameters and configurations from the baseline test case are specified along with the new test requirements.</w:t>
      </w:r>
    </w:p>
    <w:p w14:paraId="13FCE315" w14:textId="77777777" w:rsidR="00DA25EC" w:rsidRDefault="00DA25EC" w:rsidP="00360F01">
      <w:pPr>
        <w:pStyle w:val="Heading1"/>
        <w:numPr>
          <w:ilvl w:val="0"/>
          <w:numId w:val="0"/>
        </w:numPr>
        <w:rPr>
          <w:lang w:val="en-US"/>
        </w:rPr>
      </w:pPr>
      <w:r>
        <w:rPr>
          <w:lang w:val="en-US"/>
        </w:rPr>
        <w:t>References</w:t>
      </w:r>
    </w:p>
    <w:p w14:paraId="54C60DDB" w14:textId="6ED0313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R4-250</w:t>
      </w:r>
      <w:r w:rsidR="00862B53">
        <w:t>8285</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4E46B8">
        <w:rPr>
          <w:lang w:val="en-US"/>
        </w:rPr>
        <w:t>5</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F0F75" w14:textId="77777777" w:rsidR="00C365CD" w:rsidRDefault="00C365CD">
      <w:r>
        <w:separator/>
      </w:r>
    </w:p>
  </w:endnote>
  <w:endnote w:type="continuationSeparator" w:id="0">
    <w:p w14:paraId="148AA1C1" w14:textId="77777777" w:rsidR="00C365CD" w:rsidRDefault="00C365CD">
      <w:r>
        <w:continuationSeparator/>
      </w:r>
    </w:p>
  </w:endnote>
  <w:endnote w:type="continuationNotice" w:id="1">
    <w:p w14:paraId="41F3031C" w14:textId="77777777" w:rsidR="00C365CD" w:rsidRDefault="00C36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BE08" w14:textId="77777777" w:rsidR="00C365CD" w:rsidRDefault="00C365CD">
      <w:r>
        <w:separator/>
      </w:r>
    </w:p>
  </w:footnote>
  <w:footnote w:type="continuationSeparator" w:id="0">
    <w:p w14:paraId="32D8D096" w14:textId="77777777" w:rsidR="00C365CD" w:rsidRDefault="00C365CD">
      <w:r>
        <w:continuationSeparator/>
      </w:r>
    </w:p>
  </w:footnote>
  <w:footnote w:type="continuationNotice" w:id="1">
    <w:p w14:paraId="5F1C11A0" w14:textId="77777777" w:rsidR="00C365CD" w:rsidRDefault="00C36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A31C9C"/>
    <w:multiLevelType w:val="multilevel"/>
    <w:tmpl w:val="A4CA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D66CB"/>
    <w:multiLevelType w:val="hybridMultilevel"/>
    <w:tmpl w:val="7242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A6B17"/>
    <w:multiLevelType w:val="hybridMultilevel"/>
    <w:tmpl w:val="5E14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04EE9"/>
    <w:multiLevelType w:val="multilevel"/>
    <w:tmpl w:val="FD16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714F31"/>
    <w:multiLevelType w:val="multilevel"/>
    <w:tmpl w:val="8192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6"/>
  </w:num>
  <w:num w:numId="2" w16cid:durableId="1702169165">
    <w:abstractNumId w:val="29"/>
  </w:num>
  <w:num w:numId="3" w16cid:durableId="896598194">
    <w:abstractNumId w:val="37"/>
  </w:num>
  <w:num w:numId="4" w16cid:durableId="1065757783">
    <w:abstractNumId w:val="8"/>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0"/>
  </w:num>
  <w:num w:numId="8" w16cid:durableId="1230581766">
    <w:abstractNumId w:val="20"/>
  </w:num>
  <w:num w:numId="9" w16cid:durableId="266666612">
    <w:abstractNumId w:val="23"/>
  </w:num>
  <w:num w:numId="10" w16cid:durableId="1603030076">
    <w:abstractNumId w:val="24"/>
  </w:num>
  <w:num w:numId="11" w16cid:durableId="472792961">
    <w:abstractNumId w:val="28"/>
  </w:num>
  <w:num w:numId="12" w16cid:durableId="1585843583">
    <w:abstractNumId w:val="0"/>
  </w:num>
  <w:num w:numId="13" w16cid:durableId="1922985393">
    <w:abstractNumId w:val="36"/>
  </w:num>
  <w:num w:numId="14" w16cid:durableId="1941915425">
    <w:abstractNumId w:val="35"/>
  </w:num>
  <w:num w:numId="15" w16cid:durableId="524372425">
    <w:abstractNumId w:val="6"/>
  </w:num>
  <w:num w:numId="16" w16cid:durableId="1433237244">
    <w:abstractNumId w:val="33"/>
  </w:num>
  <w:num w:numId="17" w16cid:durableId="12735130">
    <w:abstractNumId w:val="13"/>
  </w:num>
  <w:num w:numId="18" w16cid:durableId="1022626817">
    <w:abstractNumId w:val="12"/>
  </w:num>
  <w:num w:numId="19" w16cid:durableId="159850087">
    <w:abstractNumId w:val="17"/>
  </w:num>
  <w:num w:numId="20" w16cid:durableId="656298651">
    <w:abstractNumId w:val="21"/>
  </w:num>
  <w:num w:numId="21" w16cid:durableId="799223558">
    <w:abstractNumId w:val="11"/>
  </w:num>
  <w:num w:numId="22" w16cid:durableId="11884958">
    <w:abstractNumId w:val="18"/>
  </w:num>
  <w:num w:numId="23" w16cid:durableId="80181213">
    <w:abstractNumId w:val="10"/>
  </w:num>
  <w:num w:numId="24" w16cid:durableId="129060920">
    <w:abstractNumId w:val="19"/>
  </w:num>
  <w:num w:numId="25" w16cid:durableId="2039155221">
    <w:abstractNumId w:val="34"/>
  </w:num>
  <w:num w:numId="26" w16cid:durableId="1222864409">
    <w:abstractNumId w:val="22"/>
  </w:num>
  <w:num w:numId="27" w16cid:durableId="576090162">
    <w:abstractNumId w:val="4"/>
  </w:num>
  <w:num w:numId="28" w16cid:durableId="2120566095">
    <w:abstractNumId w:val="5"/>
  </w:num>
  <w:num w:numId="29" w16cid:durableId="1826047780">
    <w:abstractNumId w:val="32"/>
  </w:num>
  <w:num w:numId="30" w16cid:durableId="684862040">
    <w:abstractNumId w:val="26"/>
  </w:num>
  <w:num w:numId="31" w16cid:durableId="1494106797">
    <w:abstractNumId w:val="14"/>
  </w:num>
  <w:num w:numId="32" w16cid:durableId="1412002604">
    <w:abstractNumId w:val="31"/>
  </w:num>
  <w:num w:numId="33" w16cid:durableId="2092509573">
    <w:abstractNumId w:val="3"/>
  </w:num>
  <w:num w:numId="34" w16cid:durableId="1589339223">
    <w:abstractNumId w:val="9"/>
  </w:num>
  <w:num w:numId="35" w16cid:durableId="793327374">
    <w:abstractNumId w:val="27"/>
  </w:num>
  <w:num w:numId="36" w16cid:durableId="526871895">
    <w:abstractNumId w:val="25"/>
  </w:num>
  <w:num w:numId="37" w16cid:durableId="1426924656">
    <w:abstractNumId w:val="7"/>
  </w:num>
  <w:num w:numId="38" w16cid:durableId="60457630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6D8"/>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60C"/>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08"/>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AF4"/>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5B"/>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1B1"/>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1F"/>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6B4"/>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73"/>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861"/>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4FCF"/>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482"/>
    <w:rsid w:val="00181A7D"/>
    <w:rsid w:val="00181FBE"/>
    <w:rsid w:val="0018210A"/>
    <w:rsid w:val="001824DB"/>
    <w:rsid w:val="00182838"/>
    <w:rsid w:val="00182AE3"/>
    <w:rsid w:val="00182B7F"/>
    <w:rsid w:val="00182C83"/>
    <w:rsid w:val="00182D02"/>
    <w:rsid w:val="00182EE2"/>
    <w:rsid w:val="00183051"/>
    <w:rsid w:val="00183448"/>
    <w:rsid w:val="00183495"/>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79E"/>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19C7"/>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36D"/>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48D"/>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53E"/>
    <w:rsid w:val="002026D7"/>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5D7"/>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75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1AF"/>
    <w:rsid w:val="002F42DC"/>
    <w:rsid w:val="002F4302"/>
    <w:rsid w:val="002F48A3"/>
    <w:rsid w:val="002F48FD"/>
    <w:rsid w:val="002F4997"/>
    <w:rsid w:val="002F4A0C"/>
    <w:rsid w:val="002F4A63"/>
    <w:rsid w:val="002F4C00"/>
    <w:rsid w:val="002F5ACA"/>
    <w:rsid w:val="002F6033"/>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37"/>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2C3"/>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A87"/>
    <w:rsid w:val="00344C89"/>
    <w:rsid w:val="00344D86"/>
    <w:rsid w:val="003450B1"/>
    <w:rsid w:val="00345468"/>
    <w:rsid w:val="00345715"/>
    <w:rsid w:val="00345CD4"/>
    <w:rsid w:val="00345CDD"/>
    <w:rsid w:val="00345E8D"/>
    <w:rsid w:val="00345FF9"/>
    <w:rsid w:val="0034613F"/>
    <w:rsid w:val="0034624D"/>
    <w:rsid w:val="0034657B"/>
    <w:rsid w:val="00346979"/>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E9C"/>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AE1"/>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055"/>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58D5"/>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679"/>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19"/>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9"/>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377"/>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2FB"/>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33"/>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640"/>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D0A"/>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674"/>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0FC4"/>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1AC"/>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93F"/>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B1D"/>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997"/>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9EA"/>
    <w:rsid w:val="005A2BA6"/>
    <w:rsid w:val="005A2DD1"/>
    <w:rsid w:val="005A2F1B"/>
    <w:rsid w:val="005A3006"/>
    <w:rsid w:val="005A329D"/>
    <w:rsid w:val="005A3500"/>
    <w:rsid w:val="005A39BD"/>
    <w:rsid w:val="005A3A56"/>
    <w:rsid w:val="005A3C41"/>
    <w:rsid w:val="005A3EA0"/>
    <w:rsid w:val="005A4505"/>
    <w:rsid w:val="005A45FA"/>
    <w:rsid w:val="005A4AB4"/>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3A5"/>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22"/>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4F61"/>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ACE"/>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98F"/>
    <w:rsid w:val="006E1B28"/>
    <w:rsid w:val="006E1C30"/>
    <w:rsid w:val="006E1D6C"/>
    <w:rsid w:val="006E1DB4"/>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9B1"/>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66"/>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7B7"/>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B7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05"/>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DC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767"/>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D09"/>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0D8"/>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5D8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36"/>
    <w:rsid w:val="008A1EB8"/>
    <w:rsid w:val="008A1EED"/>
    <w:rsid w:val="008A2168"/>
    <w:rsid w:val="008A224A"/>
    <w:rsid w:val="008A2701"/>
    <w:rsid w:val="008A27B2"/>
    <w:rsid w:val="008A28AF"/>
    <w:rsid w:val="008A2A7F"/>
    <w:rsid w:val="008A2CB4"/>
    <w:rsid w:val="008A2FFF"/>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5B"/>
    <w:rsid w:val="008B7F87"/>
    <w:rsid w:val="008C01C9"/>
    <w:rsid w:val="008C03A9"/>
    <w:rsid w:val="008C0509"/>
    <w:rsid w:val="008C069E"/>
    <w:rsid w:val="008C07ED"/>
    <w:rsid w:val="008C0982"/>
    <w:rsid w:val="008C09AE"/>
    <w:rsid w:val="008C1066"/>
    <w:rsid w:val="008C10DA"/>
    <w:rsid w:val="008C13A4"/>
    <w:rsid w:val="008C13EE"/>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CDC"/>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AD9"/>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73"/>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6D11"/>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ABA"/>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2F71"/>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57ED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CDB"/>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99E"/>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B11"/>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45"/>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ADF"/>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9FE"/>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0E7"/>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855"/>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AE"/>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5BC6"/>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B1"/>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478"/>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5CB"/>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01E"/>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5BC"/>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955"/>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5EC"/>
    <w:rsid w:val="00DA26EC"/>
    <w:rsid w:val="00DA2B0F"/>
    <w:rsid w:val="00DA2D00"/>
    <w:rsid w:val="00DA3137"/>
    <w:rsid w:val="00DA323D"/>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168"/>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0D"/>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369"/>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7B1"/>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3E64"/>
    <w:rsid w:val="00E73EDB"/>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C0E"/>
    <w:rsid w:val="00F30DAF"/>
    <w:rsid w:val="00F31521"/>
    <w:rsid w:val="00F315FD"/>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40A"/>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1E"/>
    <w:rsid w:val="00F84E46"/>
    <w:rsid w:val="00F8517E"/>
    <w:rsid w:val="00F85479"/>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593"/>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52"/>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CD"/>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7072612">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61689686">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27136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2826457">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24434</TotalTime>
  <Pages>3</Pages>
  <Words>928</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2949</cp:revision>
  <cp:lastPrinted>2009-04-22T21:01:00Z</cp:lastPrinted>
  <dcterms:created xsi:type="dcterms:W3CDTF">2020-11-11T22:16:00Z</dcterms:created>
  <dcterms:modified xsi:type="dcterms:W3CDTF">2025-08-15T22:24:00Z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